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FE7CE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KEBBELL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015C7C1E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, Suffolk. Spurrier.</w:t>
      </w:r>
    </w:p>
    <w:p w14:paraId="541239CD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</w:p>
    <w:p w14:paraId="5A406270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</w:p>
    <w:p w14:paraId="730D3661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Stephen </w:t>
      </w:r>
      <w:proofErr w:type="spellStart"/>
      <w:r>
        <w:rPr>
          <w:rFonts w:cs="Times New Roman"/>
          <w:szCs w:val="24"/>
        </w:rPr>
        <w:t>Godynboure</w:t>
      </w:r>
      <w:proofErr w:type="spellEnd"/>
      <w:r>
        <w:rPr>
          <w:rFonts w:cs="Times New Roman"/>
          <w:szCs w:val="24"/>
        </w:rPr>
        <w:t>(q.v.) brought a plaint of debt against him and three</w:t>
      </w:r>
    </w:p>
    <w:p w14:paraId="5CEC2351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6A13D2D5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158C319D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</w:p>
    <w:p w14:paraId="3E580DA8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</w:p>
    <w:p w14:paraId="5310B3A8" w14:textId="77777777" w:rsidR="00CA1DBA" w:rsidRDefault="00CA1DBA" w:rsidP="00CA1DB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May 2024</w:t>
      </w:r>
    </w:p>
    <w:p w14:paraId="015C0D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58165" w14:textId="77777777" w:rsidR="00CA1DBA" w:rsidRDefault="00CA1DBA" w:rsidP="009139A6">
      <w:r>
        <w:separator/>
      </w:r>
    </w:p>
  </w:endnote>
  <w:endnote w:type="continuationSeparator" w:id="0">
    <w:p w14:paraId="5487ADF4" w14:textId="77777777" w:rsidR="00CA1DBA" w:rsidRDefault="00CA1D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585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FCF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922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E8648" w14:textId="77777777" w:rsidR="00CA1DBA" w:rsidRDefault="00CA1DBA" w:rsidP="009139A6">
      <w:r>
        <w:separator/>
      </w:r>
    </w:p>
  </w:footnote>
  <w:footnote w:type="continuationSeparator" w:id="0">
    <w:p w14:paraId="2880E749" w14:textId="77777777" w:rsidR="00CA1DBA" w:rsidRDefault="00CA1D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804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8C2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83B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BA"/>
    <w:rsid w:val="000666E0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A1DBA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AF045"/>
  <w15:chartTrackingRefBased/>
  <w15:docId w15:val="{98405E58-DD30-4F0C-B1F8-907C470B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A1D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2024-05-30T11:51:00Z</dcterms:created>
  <dcterms:modified xsi:type="dcterms:W3CDTF">2024-05-30T11:52:00Z</dcterms:modified>
</cp:coreProperties>
</file>